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3CA7A" w14:textId="3629C14F" w:rsidR="00BA00AB" w:rsidRDefault="00FB48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UPTON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d.1482-3)</w:t>
      </w:r>
    </w:p>
    <w:p w14:paraId="7390BA8E" w14:textId="0C289022" w:rsidR="00FB4820" w:rsidRDefault="00FB48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Barnby</w:t>
      </w:r>
      <w:r w:rsidR="00D4020C">
        <w:rPr>
          <w:rFonts w:cs="Times New Roman"/>
          <w:szCs w:val="24"/>
        </w:rPr>
        <w:t>, in the parish of Blyth (? Nottinghamshire).</w:t>
      </w:r>
    </w:p>
    <w:p w14:paraId="435A41D1" w14:textId="77777777" w:rsidR="00FB4820" w:rsidRDefault="00FB4820" w:rsidP="009139A6">
      <w:pPr>
        <w:pStyle w:val="NoSpacing"/>
        <w:rPr>
          <w:rFonts w:cs="Times New Roman"/>
          <w:szCs w:val="24"/>
        </w:rPr>
      </w:pPr>
    </w:p>
    <w:p w14:paraId="085A5B1E" w14:textId="77777777" w:rsidR="00FB4820" w:rsidRDefault="00FB4820" w:rsidP="009139A6">
      <w:pPr>
        <w:pStyle w:val="NoSpacing"/>
        <w:rPr>
          <w:rFonts w:cs="Times New Roman"/>
          <w:szCs w:val="24"/>
        </w:rPr>
      </w:pPr>
    </w:p>
    <w:p w14:paraId="2593A0CF" w14:textId="2864FA53" w:rsidR="00FB4820" w:rsidRDefault="00FB48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Nov.1482</w:t>
      </w:r>
      <w:r>
        <w:rPr>
          <w:rFonts w:cs="Times New Roman"/>
          <w:szCs w:val="24"/>
        </w:rPr>
        <w:tab/>
        <w:t>He made his Will.   (W.Y.R. p.174)</w:t>
      </w:r>
    </w:p>
    <w:p w14:paraId="7BBCD758" w14:textId="14152B6F" w:rsidR="00FB4820" w:rsidRDefault="00FB482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Feb.1483</w:t>
      </w:r>
      <w:r>
        <w:rPr>
          <w:rFonts w:cs="Times New Roman"/>
          <w:szCs w:val="24"/>
        </w:rPr>
        <w:tab/>
        <w:t>Probate of his Will.   (ibid.)</w:t>
      </w:r>
    </w:p>
    <w:p w14:paraId="0161B78A" w14:textId="77777777" w:rsidR="00D4020C" w:rsidRDefault="00D4020C" w:rsidP="009139A6">
      <w:pPr>
        <w:pStyle w:val="NoSpacing"/>
        <w:rPr>
          <w:rFonts w:cs="Times New Roman"/>
          <w:szCs w:val="24"/>
        </w:rPr>
      </w:pPr>
    </w:p>
    <w:p w14:paraId="2C6A2AC3" w14:textId="77777777" w:rsidR="00D4020C" w:rsidRDefault="00D4020C" w:rsidP="009139A6">
      <w:pPr>
        <w:pStyle w:val="NoSpacing"/>
        <w:rPr>
          <w:rFonts w:cs="Times New Roman"/>
          <w:szCs w:val="24"/>
        </w:rPr>
      </w:pPr>
    </w:p>
    <w:p w14:paraId="4C2C9354" w14:textId="61DCA446" w:rsidR="00D4020C" w:rsidRDefault="00D4020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May 2024</w:t>
      </w:r>
    </w:p>
    <w:p w14:paraId="48E6589F" w14:textId="77777777" w:rsidR="00FB4820" w:rsidRDefault="00FB4820" w:rsidP="009139A6">
      <w:pPr>
        <w:pStyle w:val="NoSpacing"/>
        <w:rPr>
          <w:rFonts w:cs="Times New Roman"/>
          <w:szCs w:val="24"/>
        </w:rPr>
      </w:pPr>
    </w:p>
    <w:p w14:paraId="5B2ECB2E" w14:textId="77777777" w:rsidR="00FB4820" w:rsidRDefault="00FB4820" w:rsidP="009139A6">
      <w:pPr>
        <w:pStyle w:val="NoSpacing"/>
        <w:rPr>
          <w:rFonts w:cs="Times New Roman"/>
          <w:szCs w:val="24"/>
        </w:rPr>
      </w:pPr>
    </w:p>
    <w:p w14:paraId="7882F75D" w14:textId="77777777" w:rsidR="00FB4820" w:rsidRPr="00FB4820" w:rsidRDefault="00FB4820" w:rsidP="009139A6">
      <w:pPr>
        <w:pStyle w:val="NoSpacing"/>
        <w:rPr>
          <w:rFonts w:cs="Times New Roman"/>
          <w:szCs w:val="24"/>
        </w:rPr>
      </w:pPr>
    </w:p>
    <w:sectPr w:rsidR="00FB4820" w:rsidRPr="00FB48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DBB42" w14:textId="77777777" w:rsidR="00FB4820" w:rsidRDefault="00FB4820" w:rsidP="009139A6">
      <w:r>
        <w:separator/>
      </w:r>
    </w:p>
  </w:endnote>
  <w:endnote w:type="continuationSeparator" w:id="0">
    <w:p w14:paraId="0F552017" w14:textId="77777777" w:rsidR="00FB4820" w:rsidRDefault="00FB48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33B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69E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D43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5E0397" w14:textId="77777777" w:rsidR="00FB4820" w:rsidRDefault="00FB4820" w:rsidP="009139A6">
      <w:r>
        <w:separator/>
      </w:r>
    </w:p>
  </w:footnote>
  <w:footnote w:type="continuationSeparator" w:id="0">
    <w:p w14:paraId="0EDEF686" w14:textId="77777777" w:rsidR="00FB4820" w:rsidRDefault="00FB48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0F61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C44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F89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82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4020C"/>
    <w:rsid w:val="00E61DA6"/>
    <w:rsid w:val="00EB3209"/>
    <w:rsid w:val="00F41096"/>
    <w:rsid w:val="00F5287F"/>
    <w:rsid w:val="00FB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07C32"/>
  <w15:chartTrackingRefBased/>
  <w15:docId w15:val="{D1A50BC1-EF07-4023-9160-B54603287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2024-05-03T06:40:00Z</dcterms:created>
  <dcterms:modified xsi:type="dcterms:W3CDTF">2024-05-03T08:25:00Z</dcterms:modified>
</cp:coreProperties>
</file>